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2026-05-04-51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Schülerbeförderung zum Schwimmbad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Schulbusfahrten zum Hallenbad, Hauptstraße 213, 55743 Idar-Oberstein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